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2D41B02B" w:rsidRDefault="002E2B4B" w14:paraId="7DAAF3D6" w14:textId="65BC785E">
      <w:pPr>
        <w:rPr>
          <w:b w:val="1"/>
          <w:bCs w:val="1"/>
          <w:lang w:val="nl-NL"/>
        </w:rPr>
      </w:pPr>
      <w:r w:rsidRPr="27EE7239" w:rsidR="002E2B4B">
        <w:rPr>
          <w:b w:val="1"/>
          <w:bCs w:val="1"/>
          <w:lang w:val="nl-NL"/>
        </w:rPr>
        <w:t xml:space="preserve">Bijlage </w:t>
      </w:r>
      <w:r w:rsidRPr="27EE7239" w:rsidR="37533839">
        <w:rPr>
          <w:b w:val="1"/>
          <w:bCs w:val="1"/>
          <w:lang w:val="nl-NL"/>
        </w:rPr>
        <w:t>12</w:t>
      </w:r>
      <w:r w:rsidRPr="27EE7239" w:rsidR="002E2B4B">
        <w:rPr>
          <w:b w:val="1"/>
          <w:bCs w:val="1"/>
          <w:lang w:val="nl-NL"/>
        </w:rPr>
        <w:t xml:space="preserve"> </w:t>
      </w:r>
      <w:r w:rsidRPr="27EE7239" w:rsidR="002E2B4B">
        <w:rPr>
          <w:b w:val="1"/>
          <w:bCs w:val="1"/>
          <w:lang w:val="nl-NL"/>
        </w:rPr>
        <w:t xml:space="preserve">Verklaring </w:t>
      </w:r>
      <w:r w:rsidRPr="27EE7239" w:rsidR="002E2B4B">
        <w:rPr>
          <w:b w:val="1"/>
          <w:bCs w:val="1"/>
          <w:lang w:val="nl-NL"/>
        </w:rPr>
        <w:t>inzake</w:t>
      </w:r>
      <w:r w:rsidRPr="27EE7239" w:rsidR="002E2B4B">
        <w:rPr>
          <w:b w:val="1"/>
          <w:bCs w:val="1"/>
          <w:lang w:val="nl-NL"/>
        </w:rPr>
        <w:t xml:space="preserve"> </w:t>
      </w:r>
      <w:r w:rsidRPr="27EE7239"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proofErr w:type="gramStart"/>
      <w:r w:rsidRPr="002E2B4B">
        <w:rPr>
          <w:lang w:val="nl-NL"/>
        </w:rPr>
        <w:t>handelsregister</w:t>
      </w:r>
      <w:proofErr w:type="gramEnd"/>
      <w:r w:rsidRPr="002E2B4B">
        <w:rPr>
          <w:lang w:val="nl-NL"/>
        </w:rPr>
        <w:t xml:space="preserve"> of een overeenkomstig register van het land van vestiging van de</w:t>
      </w:r>
    </w:p>
    <w:p w:rsidRPr="002E2B4B" w:rsidR="002E2B4B" w:rsidP="002E2B4B" w:rsidRDefault="002E2B4B" w14:paraId="5E817425" w14:textId="77777777">
      <w:pPr>
        <w:rPr>
          <w:lang w:val="nl-NL"/>
        </w:rPr>
      </w:pPr>
      <w:proofErr w:type="gramStart"/>
      <w:r w:rsidRPr="002E2B4B">
        <w:rPr>
          <w:lang w:val="nl-NL"/>
        </w:rPr>
        <w:t>onderneming</w:t>
      </w:r>
      <w:proofErr w:type="gramEnd"/>
      <w:r w:rsidRPr="002E2B4B">
        <w:rPr>
          <w:lang w:val="nl-NL"/>
        </w:rPr>
        <w:t>):</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w:t>
      </w:r>
      <w:proofErr w:type="gramStart"/>
      <w:r w:rsidRPr="00045F88">
        <w:rPr>
          <w:rFonts w:cs="Arial"/>
          <w:color w:val="000000" w:themeColor="text1"/>
          <w:lang w:val="nl-NL"/>
        </w:rPr>
        <w:t>betreffende</w:t>
      </w:r>
      <w:proofErr w:type="gramEnd"/>
      <w:r w:rsidRPr="00045F88">
        <w:rPr>
          <w:rFonts w:cs="Arial"/>
          <w:color w:val="000000" w:themeColor="text1"/>
          <w:lang w:val="nl-NL"/>
        </w:rPr>
        <w:t xml:space="preserv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a) de opdrachtnemer die ik vertegenwoordig (en de bedrijven die een onderdeel zijn van ons consortium) geen (rechts)personen zijn met een Russische nationaliteit en deze (rechts) </w:t>
      </w:r>
      <w:proofErr w:type="gramStart"/>
      <w:r w:rsidRPr="00045F88">
        <w:rPr>
          <w:rFonts w:cs="Arial"/>
          <w:color w:val="000000" w:themeColor="text1"/>
          <w:lang w:val="nl-NL"/>
        </w:rPr>
        <w:t>personen  (</w:t>
      </w:r>
      <w:proofErr w:type="gramEnd"/>
      <w:r w:rsidRPr="00045F88">
        <w:rPr>
          <w:rFonts w:cs="Arial"/>
          <w:color w:val="000000" w:themeColor="text1"/>
          <w:lang w:val="nl-NL"/>
        </w:rPr>
        <w:t>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3F46" w:rsidP="00375321" w:rsidRDefault="00E93F46" w14:paraId="03B811AE" w14:textId="77777777">
      <w:r>
        <w:separator/>
      </w:r>
    </w:p>
  </w:endnote>
  <w:endnote w:type="continuationSeparator" w:id="0">
    <w:p w:rsidR="00E93F46" w:rsidP="00375321" w:rsidRDefault="00E93F46" w14:paraId="364C54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3F46" w:rsidP="00375321" w:rsidRDefault="00E93F46" w14:paraId="0F28BBC1" w14:textId="77777777">
      <w:r>
        <w:separator/>
      </w:r>
    </w:p>
  </w:footnote>
  <w:footnote w:type="continuationSeparator" w:id="0">
    <w:p w:rsidR="00E93F46" w:rsidP="00375321" w:rsidRDefault="00E93F46" w14:paraId="27D726A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97D68"/>
    <w:rsid w:val="005B2935"/>
    <w:rsid w:val="005F7351"/>
    <w:rsid w:val="006152DE"/>
    <w:rsid w:val="006B6A2B"/>
    <w:rsid w:val="00791434"/>
    <w:rsid w:val="00851B86"/>
    <w:rsid w:val="009813D6"/>
    <w:rsid w:val="009A5B11"/>
    <w:rsid w:val="009B3B5B"/>
    <w:rsid w:val="009C548F"/>
    <w:rsid w:val="00AD0F53"/>
    <w:rsid w:val="00AE442E"/>
    <w:rsid w:val="00AF49C8"/>
    <w:rsid w:val="00BB0358"/>
    <w:rsid w:val="00BB753D"/>
    <w:rsid w:val="00BF7752"/>
    <w:rsid w:val="00D771B8"/>
    <w:rsid w:val="00DC4AFD"/>
    <w:rsid w:val="00E111D6"/>
    <w:rsid w:val="00E93F46"/>
    <w:rsid w:val="00EE0C4C"/>
    <w:rsid w:val="00F20F78"/>
    <w:rsid w:val="00F81311"/>
    <w:rsid w:val="00F93692"/>
    <w:rsid w:val="00FA38A4"/>
    <w:rsid w:val="00FD4031"/>
    <w:rsid w:val="279FBA15"/>
    <w:rsid w:val="27EE7239"/>
    <w:rsid w:val="2D11C306"/>
    <w:rsid w:val="2D41B02B"/>
    <w:rsid w:val="37533839"/>
    <w:rsid w:val="5C0D15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FE16C893-6A8E-4A5B-AB30-799F88A77EE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Bos-van Egmond, Petra</dc:creator>
  <lastModifiedBy>Paardekooper, Nadine</lastModifiedBy>
  <revision>13</revision>
  <dcterms:created xsi:type="dcterms:W3CDTF">2022-07-08T07:25:00.0000000Z</dcterms:created>
  <dcterms:modified xsi:type="dcterms:W3CDTF">2026-02-16T09:47:32.2452987Z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